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Colchester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Colchester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Colchester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Colchester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Colchester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Colchester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42.9% </w:t>
      </w:r>
      <w:r w:rsidRPr="004747BF">
        <w:rPr>
          <w:rFonts w:ascii="Libre Franklin Light" w:eastAsia="Times New Roman" w:hAnsi="Libre Franklin Light" w:cs="Calibri Light"/>
        </w:rPr>
        <w:t xml:space="preserve">of those respondents classified as PGSI 8+ in Colchester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Colchester is estimated to be </w:t>
      </w:r>
      <w:r w:rsidRPr="00773DF7">
        <w:rPr>
          <w:rFonts w:ascii="Libre Franklin Light" w:eastAsia="Times New Roman" w:hAnsi="Libre Franklin Light" w:cs="Calibri Light"/>
          <w:b/>
          <w:bCs/>
          <w:color w:val="C45911" w:themeColor="accent2" w:themeShade="BF"/>
        </w:rPr>
        <w:t xml:space="preserve">£2,967,236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Colchester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Colchester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Colchester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Colchester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lch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Colchester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lch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Colchester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Colchester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lch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Colchester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Colchester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Colchester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Colchester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Colchester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Colchester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£2,967,236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Colchester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£48,331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£999,521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£71,602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£20,138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£36,920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£1,790,724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£2,967,236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Colchester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Colchester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Colchester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Colchester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Colchester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Colchester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Colchester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Colchester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Colchester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Colchester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Colchester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Colchester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6009C65-D5A8-4C59-B59E-29C5F8F8C03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